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21117" w14:textId="77777777" w:rsidR="004B304C" w:rsidRDefault="004B304C" w:rsidP="004B30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FRENSSCH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d.1407)  </w:t>
      </w:r>
    </w:p>
    <w:p w14:paraId="2B46730D" w14:textId="77777777" w:rsidR="004B304C" w:rsidRDefault="004B304C" w:rsidP="004B30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8B88F71" w14:textId="77777777" w:rsidR="004B304C" w:rsidRDefault="004B304C" w:rsidP="004B304C">
      <w:pPr>
        <w:rPr>
          <w:rFonts w:ascii="Times New Roman" w:hAnsi="Times New Roman" w:cs="Times New Roman"/>
          <w:sz w:val="24"/>
          <w:szCs w:val="24"/>
        </w:rPr>
      </w:pPr>
    </w:p>
    <w:p w14:paraId="6B63B418" w14:textId="77777777" w:rsidR="004B304C" w:rsidRDefault="004B304C" w:rsidP="004B304C">
      <w:pPr>
        <w:rPr>
          <w:rFonts w:ascii="Times New Roman" w:hAnsi="Times New Roman" w:cs="Times New Roman"/>
          <w:sz w:val="24"/>
          <w:szCs w:val="24"/>
        </w:rPr>
      </w:pPr>
    </w:p>
    <w:p w14:paraId="6B00F8F3" w14:textId="77777777" w:rsidR="004B304C" w:rsidRDefault="004B304C" w:rsidP="004B30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</w:t>
      </w: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F5B626A" w14:textId="77777777" w:rsidR="004B304C" w:rsidRDefault="004B304C" w:rsidP="004B304C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p.248)</w:t>
      </w:r>
    </w:p>
    <w:p w14:paraId="0FDB31C9" w14:textId="77777777" w:rsidR="004B304C" w:rsidRDefault="004B304C" w:rsidP="004B30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711A51D" w14:textId="77777777" w:rsidR="004B304C" w:rsidRDefault="004B304C" w:rsidP="004B304C">
      <w:pPr>
        <w:rPr>
          <w:rFonts w:ascii="Times New Roman" w:hAnsi="Times New Roman" w:cs="Times New Roman"/>
          <w:sz w:val="24"/>
          <w:szCs w:val="24"/>
        </w:rPr>
      </w:pPr>
    </w:p>
    <w:p w14:paraId="2AF8331C" w14:textId="77777777" w:rsidR="004B304C" w:rsidRDefault="004B304C" w:rsidP="004B304C">
      <w:pPr>
        <w:rPr>
          <w:rFonts w:ascii="Times New Roman" w:hAnsi="Times New Roman" w:cs="Times New Roman"/>
          <w:sz w:val="24"/>
          <w:szCs w:val="24"/>
        </w:rPr>
      </w:pPr>
    </w:p>
    <w:p w14:paraId="0ECD9064" w14:textId="77777777" w:rsidR="004B304C" w:rsidRDefault="004B304C" w:rsidP="004B30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2022</w:t>
      </w:r>
    </w:p>
    <w:p w14:paraId="69155FC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F6F11" w14:textId="77777777" w:rsidR="004B304C" w:rsidRDefault="004B304C" w:rsidP="009139A6">
      <w:r>
        <w:separator/>
      </w:r>
    </w:p>
  </w:endnote>
  <w:endnote w:type="continuationSeparator" w:id="0">
    <w:p w14:paraId="63F577B8" w14:textId="77777777" w:rsidR="004B304C" w:rsidRDefault="004B30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7E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46ED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1AD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78EA2" w14:textId="77777777" w:rsidR="004B304C" w:rsidRDefault="004B304C" w:rsidP="009139A6">
      <w:r>
        <w:separator/>
      </w:r>
    </w:p>
  </w:footnote>
  <w:footnote w:type="continuationSeparator" w:id="0">
    <w:p w14:paraId="1E41A6C5" w14:textId="77777777" w:rsidR="004B304C" w:rsidRDefault="004B30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C55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2A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870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04C"/>
    <w:rsid w:val="000666E0"/>
    <w:rsid w:val="002510B7"/>
    <w:rsid w:val="004B304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F55E8"/>
  <w15:chartTrackingRefBased/>
  <w15:docId w15:val="{FA8DFC2B-D4E2-4203-9ED0-320546F15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04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2022-03-22T19:57:00Z</dcterms:created>
  <dcterms:modified xsi:type="dcterms:W3CDTF">2022-03-22T19:57:00Z</dcterms:modified>
</cp:coreProperties>
</file>